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04" w:rsidRDefault="001E7F04" w:rsidP="00853162">
      <w:pPr>
        <w:widowControl/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2</w:t>
      </w:r>
    </w:p>
    <w:p w:rsidR="001E7F04" w:rsidRPr="005A3949" w:rsidRDefault="001E7F04" w:rsidP="00853162">
      <w:pPr>
        <w:widowControl/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5A3949">
        <w:rPr>
          <w:rFonts w:ascii="方正小标宋简体" w:eastAsia="方正小标宋简体" w:hAnsi="黑体" w:hint="eastAsia"/>
          <w:sz w:val="44"/>
          <w:szCs w:val="44"/>
        </w:rPr>
        <w:t>第</w:t>
      </w:r>
      <w:r>
        <w:rPr>
          <w:rFonts w:ascii="方正小标宋简体" w:eastAsia="方正小标宋简体" w:hAnsi="黑体" w:hint="eastAsia"/>
          <w:sz w:val="44"/>
          <w:szCs w:val="44"/>
        </w:rPr>
        <w:t>四</w:t>
      </w:r>
      <w:r w:rsidRPr="005A3949">
        <w:rPr>
          <w:rFonts w:ascii="方正小标宋简体" w:eastAsia="方正小标宋简体" w:hAnsi="黑体" w:hint="eastAsia"/>
          <w:sz w:val="44"/>
          <w:szCs w:val="44"/>
        </w:rPr>
        <w:t>届山东省大学生科技创新大赛</w:t>
      </w:r>
      <w:r>
        <w:rPr>
          <w:rFonts w:ascii="方正小标宋简体" w:eastAsia="方正小标宋简体" w:hAnsi="黑体" w:hint="eastAsia"/>
          <w:sz w:val="44"/>
          <w:szCs w:val="44"/>
        </w:rPr>
        <w:t>校级初赛</w:t>
      </w:r>
      <w:r w:rsidRPr="005A3949">
        <w:rPr>
          <w:rFonts w:ascii="方正小标宋简体" w:eastAsia="方正小标宋简体" w:hAnsi="黑体" w:hint="eastAsia"/>
          <w:sz w:val="44"/>
          <w:szCs w:val="44"/>
        </w:rPr>
        <w:t>推荐作品汇总表</w:t>
      </w:r>
    </w:p>
    <w:p w:rsidR="001E7F04" w:rsidRPr="005A3949" w:rsidRDefault="001E7F04" w:rsidP="00853162">
      <w:pPr>
        <w:spacing w:line="580" w:lineRule="exact"/>
        <w:rPr>
          <w:rFonts w:ascii="汉仪书宋一简" w:eastAsia="汉仪书宋一简"/>
          <w:szCs w:val="21"/>
        </w:rPr>
      </w:pPr>
      <w:r w:rsidRPr="005A3949">
        <w:rPr>
          <w:rFonts w:ascii="汉仪书宋一简" w:eastAsia="汉仪书宋一简" w:hint="eastAsia"/>
          <w:szCs w:val="21"/>
        </w:rPr>
        <w:t>推荐</w:t>
      </w:r>
      <w:r>
        <w:rPr>
          <w:rFonts w:ascii="汉仪书宋一简" w:eastAsia="汉仪书宋一简" w:hint="eastAsia"/>
          <w:szCs w:val="21"/>
        </w:rPr>
        <w:t>单位</w:t>
      </w:r>
      <w:r w:rsidRPr="005A3949">
        <w:rPr>
          <w:rFonts w:ascii="汉仪书宋一简" w:eastAsia="汉仪书宋一简" w:hint="eastAsia"/>
          <w:szCs w:val="21"/>
        </w:rPr>
        <w:t>：（公章）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2429"/>
        <w:gridCol w:w="3561"/>
        <w:gridCol w:w="2234"/>
        <w:gridCol w:w="1658"/>
        <w:gridCol w:w="1905"/>
        <w:gridCol w:w="1296"/>
      </w:tblGrid>
      <w:tr w:rsidR="001E7F04" w:rsidRPr="005A3949" w:rsidTr="00156067">
        <w:trPr>
          <w:trHeight w:val="567"/>
          <w:jc w:val="center"/>
        </w:trPr>
        <w:tc>
          <w:tcPr>
            <w:tcW w:w="385" w:type="pct"/>
            <w:vAlign w:val="center"/>
          </w:tcPr>
          <w:p w:rsidR="001E7F04" w:rsidRPr="005A3949" w:rsidRDefault="001E7F04" w:rsidP="00156067">
            <w:pPr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A3949">
              <w:rPr>
                <w:rFonts w:ascii="黑体" w:eastAsia="黑体" w:hAnsi="黑体" w:hint="eastAsia"/>
                <w:kern w:val="0"/>
                <w:szCs w:val="21"/>
              </w:rPr>
              <w:t>序号</w:t>
            </w:r>
          </w:p>
        </w:tc>
        <w:tc>
          <w:tcPr>
            <w:tcW w:w="857" w:type="pct"/>
            <w:tcBorders>
              <w:right w:val="single" w:sz="4" w:space="0" w:color="000000"/>
            </w:tcBorders>
            <w:vAlign w:val="center"/>
          </w:tcPr>
          <w:p w:rsidR="001E7F04" w:rsidRPr="005A3949" w:rsidRDefault="001E7F04" w:rsidP="00156067">
            <w:pPr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单位</w:t>
            </w:r>
            <w:r w:rsidRPr="005A3949">
              <w:rPr>
                <w:rFonts w:ascii="黑体" w:eastAsia="黑体" w:hAnsi="黑体" w:hint="eastAsia"/>
                <w:kern w:val="0"/>
                <w:szCs w:val="21"/>
              </w:rPr>
              <w:t>名称</w:t>
            </w:r>
          </w:p>
        </w:tc>
        <w:tc>
          <w:tcPr>
            <w:tcW w:w="1256" w:type="pct"/>
            <w:tcBorders>
              <w:left w:val="single" w:sz="4" w:space="0" w:color="000000"/>
            </w:tcBorders>
            <w:vAlign w:val="center"/>
          </w:tcPr>
          <w:p w:rsidR="001E7F04" w:rsidRPr="005A3949" w:rsidRDefault="001E7F04" w:rsidP="00156067">
            <w:pPr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A3949">
              <w:rPr>
                <w:rFonts w:ascii="黑体" w:eastAsia="黑体" w:hAnsi="黑体" w:hint="eastAsia"/>
                <w:kern w:val="0"/>
                <w:szCs w:val="21"/>
              </w:rPr>
              <w:t>作品名称</w:t>
            </w:r>
          </w:p>
        </w:tc>
        <w:tc>
          <w:tcPr>
            <w:tcW w:w="788" w:type="pct"/>
            <w:vAlign w:val="center"/>
          </w:tcPr>
          <w:p w:rsidR="001E7F04" w:rsidRPr="005A3949" w:rsidRDefault="001E7F04" w:rsidP="00156067">
            <w:pPr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A3949">
              <w:rPr>
                <w:rFonts w:ascii="黑体" w:eastAsia="黑体" w:hAnsi="黑体" w:hint="eastAsia"/>
                <w:kern w:val="0"/>
                <w:szCs w:val="21"/>
              </w:rPr>
              <w:t>作品类型</w:t>
            </w:r>
          </w:p>
        </w:tc>
        <w:tc>
          <w:tcPr>
            <w:tcW w:w="585" w:type="pct"/>
            <w:vAlign w:val="center"/>
          </w:tcPr>
          <w:p w:rsidR="001E7F04" w:rsidRPr="005A3949" w:rsidRDefault="001E7F04" w:rsidP="00156067">
            <w:pPr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A3949">
              <w:rPr>
                <w:rFonts w:ascii="黑体" w:eastAsia="黑体" w:hAnsi="黑体" w:hint="eastAsia"/>
                <w:kern w:val="0"/>
                <w:szCs w:val="21"/>
              </w:rPr>
              <w:t>作者</w:t>
            </w:r>
          </w:p>
        </w:tc>
        <w:tc>
          <w:tcPr>
            <w:tcW w:w="672" w:type="pct"/>
            <w:tcBorders>
              <w:right w:val="single" w:sz="4" w:space="0" w:color="000000"/>
            </w:tcBorders>
            <w:vAlign w:val="center"/>
          </w:tcPr>
          <w:p w:rsidR="001E7F04" w:rsidRPr="005A3949" w:rsidRDefault="001E7F04" w:rsidP="00156067">
            <w:pPr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A3949">
              <w:rPr>
                <w:rFonts w:ascii="黑体" w:eastAsia="黑体" w:hAnsi="黑体" w:hint="eastAsia"/>
                <w:kern w:val="0"/>
                <w:szCs w:val="21"/>
              </w:rPr>
              <w:t>指导教师</w:t>
            </w:r>
          </w:p>
        </w:tc>
        <w:tc>
          <w:tcPr>
            <w:tcW w:w="457" w:type="pct"/>
            <w:tcBorders>
              <w:left w:val="single" w:sz="4" w:space="0" w:color="000000"/>
            </w:tcBorders>
            <w:vAlign w:val="center"/>
          </w:tcPr>
          <w:p w:rsidR="001E7F04" w:rsidRPr="005A3949" w:rsidRDefault="001E7F04" w:rsidP="00156067">
            <w:pPr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A3949">
              <w:rPr>
                <w:rFonts w:ascii="黑体" w:eastAsia="黑体" w:hAnsi="黑体" w:hint="eastAsia"/>
                <w:kern w:val="0"/>
                <w:szCs w:val="21"/>
              </w:rPr>
              <w:t>组别</w:t>
            </w:r>
          </w:p>
        </w:tc>
      </w:tr>
      <w:tr w:rsidR="001E7F04" w:rsidRPr="005A3949" w:rsidTr="00156067">
        <w:trPr>
          <w:trHeight w:val="912"/>
          <w:jc w:val="center"/>
        </w:trPr>
        <w:tc>
          <w:tcPr>
            <w:tcW w:w="385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857" w:type="pct"/>
            <w:tcBorders>
              <w:righ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56" w:type="pct"/>
            <w:tcBorders>
              <w:lef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788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85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672" w:type="pct"/>
            <w:tcBorders>
              <w:righ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457" w:type="pct"/>
            <w:tcBorders>
              <w:lef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1E7F04" w:rsidRPr="005A3949" w:rsidTr="00156067">
        <w:trPr>
          <w:trHeight w:val="912"/>
          <w:jc w:val="center"/>
        </w:trPr>
        <w:tc>
          <w:tcPr>
            <w:tcW w:w="385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857" w:type="pct"/>
            <w:tcBorders>
              <w:righ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56" w:type="pct"/>
            <w:tcBorders>
              <w:lef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788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85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672" w:type="pct"/>
            <w:tcBorders>
              <w:righ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457" w:type="pct"/>
            <w:tcBorders>
              <w:lef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1E7F04" w:rsidRPr="005A3949" w:rsidTr="00156067">
        <w:trPr>
          <w:trHeight w:val="912"/>
          <w:jc w:val="center"/>
        </w:trPr>
        <w:tc>
          <w:tcPr>
            <w:tcW w:w="385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857" w:type="pct"/>
            <w:tcBorders>
              <w:righ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56" w:type="pct"/>
            <w:tcBorders>
              <w:lef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788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85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672" w:type="pct"/>
            <w:tcBorders>
              <w:righ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457" w:type="pct"/>
            <w:tcBorders>
              <w:lef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1E7F04" w:rsidRPr="005A3949" w:rsidTr="00156067">
        <w:trPr>
          <w:trHeight w:val="982"/>
          <w:jc w:val="center"/>
        </w:trPr>
        <w:tc>
          <w:tcPr>
            <w:tcW w:w="385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857" w:type="pct"/>
            <w:tcBorders>
              <w:righ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56" w:type="pct"/>
            <w:tcBorders>
              <w:lef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788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85" w:type="pct"/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672" w:type="pct"/>
            <w:tcBorders>
              <w:righ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457" w:type="pct"/>
            <w:tcBorders>
              <w:left w:val="single" w:sz="4" w:space="0" w:color="000000"/>
            </w:tcBorders>
          </w:tcPr>
          <w:p w:rsidR="001E7F04" w:rsidRPr="005A3949" w:rsidRDefault="001E7F04" w:rsidP="00156067">
            <w:pPr>
              <w:spacing w:line="5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</w:tbl>
    <w:p w:rsidR="001E7F04" w:rsidRPr="00AD6BC1" w:rsidRDefault="001E7F04" w:rsidP="00853162">
      <w:pPr>
        <w:widowControl/>
        <w:jc w:val="left"/>
        <w:rPr>
          <w:rFonts w:ascii="仿宋_GB2312" w:eastAsia="仿宋_GB2312"/>
          <w:sz w:val="24"/>
        </w:rPr>
      </w:pPr>
    </w:p>
    <w:p w:rsidR="001E7F04" w:rsidRPr="00853162" w:rsidRDefault="001E7F04"/>
    <w:sectPr w:rsidR="001E7F04" w:rsidRPr="00853162" w:rsidSect="0085316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F04" w:rsidRDefault="001E7F04" w:rsidP="00853162">
      <w:r>
        <w:separator/>
      </w:r>
    </w:p>
  </w:endnote>
  <w:endnote w:type="continuationSeparator" w:id="0">
    <w:p w:rsidR="001E7F04" w:rsidRDefault="001E7F04" w:rsidP="0085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-方正超大字符集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汉仪书宋一简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Malgun Gothic Semilight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F04" w:rsidRDefault="001E7F04" w:rsidP="00853162">
      <w:r>
        <w:separator/>
      </w:r>
    </w:p>
  </w:footnote>
  <w:footnote w:type="continuationSeparator" w:id="0">
    <w:p w:rsidR="001E7F04" w:rsidRDefault="001E7F04" w:rsidP="00853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162"/>
    <w:rsid w:val="00156067"/>
    <w:rsid w:val="001E7F04"/>
    <w:rsid w:val="005A3949"/>
    <w:rsid w:val="00853162"/>
    <w:rsid w:val="00A403F6"/>
    <w:rsid w:val="00AD6BC1"/>
    <w:rsid w:val="00B87BC9"/>
    <w:rsid w:val="00C00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16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53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316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5316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316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</Words>
  <Characters>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GZY</cp:lastModifiedBy>
  <cp:revision>3</cp:revision>
  <dcterms:created xsi:type="dcterms:W3CDTF">2016-06-15T07:06:00Z</dcterms:created>
  <dcterms:modified xsi:type="dcterms:W3CDTF">2017-04-21T06:37:00Z</dcterms:modified>
</cp:coreProperties>
</file>