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FE" w:rsidRPr="007824F6" w:rsidRDefault="000733FE" w:rsidP="007824F6">
      <w:pPr>
        <w:rPr>
          <w:rFonts w:ascii="黑体" w:eastAsia="黑体" w:hAnsi="黑体"/>
          <w:sz w:val="28"/>
          <w:szCs w:val="28"/>
        </w:rPr>
      </w:pPr>
      <w:r w:rsidRPr="007824F6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4</w:t>
      </w:r>
      <w:r w:rsidRPr="007824F6">
        <w:rPr>
          <w:rFonts w:ascii="黑体" w:eastAsia="黑体" w:hAnsi="黑体" w:hint="eastAsia"/>
          <w:sz w:val="28"/>
          <w:szCs w:val="28"/>
        </w:rPr>
        <w:t>：</w:t>
      </w:r>
    </w:p>
    <w:p w:rsidR="000733FE" w:rsidRDefault="000733FE" w:rsidP="00BE3894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滨州学院校级品牌专业（群）专业带头人推荐表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2130"/>
        <w:gridCol w:w="2131"/>
        <w:gridCol w:w="2131"/>
      </w:tblGrid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申报专业（群）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所在专业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年龄（周岁）</w:t>
            </w: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职称</w:t>
            </w:r>
            <w:r w:rsidRPr="0035540F">
              <w:rPr>
                <w:rFonts w:ascii="宋体" w:hAnsi="宋体"/>
                <w:sz w:val="24"/>
                <w:szCs w:val="24"/>
              </w:rPr>
              <w:t>/</w:t>
            </w:r>
            <w:r w:rsidRPr="0035540F"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学历</w:t>
            </w:r>
            <w:r w:rsidRPr="0035540F">
              <w:rPr>
                <w:rFonts w:ascii="宋体" w:hAnsi="宋体"/>
                <w:sz w:val="24"/>
                <w:szCs w:val="24"/>
              </w:rPr>
              <w:t>/</w:t>
            </w:r>
            <w:r w:rsidRPr="0035540F">
              <w:rPr>
                <w:rFonts w:ascii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所在院系</w:t>
            </w:r>
          </w:p>
        </w:tc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所在教研室</w:t>
            </w:r>
          </w:p>
        </w:tc>
        <w:tc>
          <w:tcPr>
            <w:tcW w:w="2131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本科专业</w:t>
            </w:r>
          </w:p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硕士专业（方向）</w:t>
            </w:r>
          </w:p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567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博士专业（方向）</w:t>
            </w:r>
          </w:p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35540F">
        <w:trPr>
          <w:trHeight w:hRule="exact" w:val="3476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近五年从事教学</w:t>
            </w: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及教学管理情况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0733FE" w:rsidRPr="0035540F" w:rsidTr="007824F6">
        <w:trPr>
          <w:trHeight w:hRule="exact" w:val="4526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近五年从事教研、科研工作情况</w:t>
            </w:r>
          </w:p>
        </w:tc>
        <w:tc>
          <w:tcPr>
            <w:tcW w:w="6392" w:type="dxa"/>
            <w:gridSpan w:val="3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0733FE" w:rsidRDefault="000733FE" w:rsidP="00BE3894">
      <w:pPr>
        <w:jc w:val="left"/>
        <w:rPr>
          <w:rFonts w:ascii="宋体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6392"/>
      </w:tblGrid>
      <w:tr w:rsidR="000733FE" w:rsidRPr="0035540F" w:rsidTr="0035540F">
        <w:trPr>
          <w:trHeight w:val="3794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个人自荐说明</w:t>
            </w:r>
          </w:p>
        </w:tc>
        <w:tc>
          <w:tcPr>
            <w:tcW w:w="6392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本人签名：</w:t>
            </w:r>
          </w:p>
        </w:tc>
      </w:tr>
      <w:tr w:rsidR="000733FE" w:rsidRPr="0035540F" w:rsidTr="0035540F">
        <w:trPr>
          <w:trHeight w:hRule="exact" w:val="2974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所在院系</w:t>
            </w: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推荐意见</w:t>
            </w:r>
          </w:p>
        </w:tc>
        <w:tc>
          <w:tcPr>
            <w:tcW w:w="6392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负责人签字：</w:t>
            </w:r>
            <w:r w:rsidRPr="0035540F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35540F">
              <w:rPr>
                <w:rFonts w:ascii="宋体" w:hAnsi="宋体" w:hint="eastAsia"/>
                <w:sz w:val="24"/>
                <w:szCs w:val="24"/>
              </w:rPr>
              <w:t>院系（盖章）</w:t>
            </w:r>
          </w:p>
        </w:tc>
      </w:tr>
      <w:tr w:rsidR="000733FE" w:rsidRPr="0035540F" w:rsidTr="0035540F">
        <w:trPr>
          <w:trHeight w:hRule="exact" w:val="3129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核心专业</w:t>
            </w: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所在院系意见</w:t>
            </w:r>
          </w:p>
        </w:tc>
        <w:tc>
          <w:tcPr>
            <w:tcW w:w="6392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负责人签字：</w:t>
            </w:r>
            <w:r w:rsidRPr="0035540F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35540F">
              <w:rPr>
                <w:rFonts w:ascii="宋体" w:hAnsi="宋体" w:hint="eastAsia"/>
                <w:sz w:val="24"/>
                <w:szCs w:val="24"/>
              </w:rPr>
              <w:t>院系（盖章）</w:t>
            </w:r>
          </w:p>
        </w:tc>
      </w:tr>
      <w:tr w:rsidR="000733FE" w:rsidRPr="0035540F" w:rsidTr="0035540F">
        <w:trPr>
          <w:trHeight w:hRule="exact" w:val="3413"/>
        </w:trPr>
        <w:tc>
          <w:tcPr>
            <w:tcW w:w="2130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学校审核意见</w:t>
            </w:r>
          </w:p>
        </w:tc>
        <w:tc>
          <w:tcPr>
            <w:tcW w:w="6392" w:type="dxa"/>
            <w:vAlign w:val="center"/>
          </w:tcPr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0733FE" w:rsidRPr="0035540F" w:rsidRDefault="000733FE" w:rsidP="0035540F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35540F">
              <w:rPr>
                <w:rFonts w:ascii="宋体" w:hAnsi="宋体" w:hint="eastAsia"/>
                <w:sz w:val="24"/>
                <w:szCs w:val="24"/>
              </w:rPr>
              <w:t>负责人签字：</w:t>
            </w:r>
            <w:r w:rsidRPr="0035540F">
              <w:rPr>
                <w:rFonts w:ascii="宋体" w:hAnsi="宋体"/>
                <w:sz w:val="24"/>
                <w:szCs w:val="24"/>
              </w:rPr>
              <w:t xml:space="preserve">       </w:t>
            </w:r>
            <w:r w:rsidRPr="0035540F">
              <w:rPr>
                <w:rFonts w:ascii="宋体" w:hAnsi="宋体" w:hint="eastAsia"/>
                <w:sz w:val="24"/>
                <w:szCs w:val="24"/>
              </w:rPr>
              <w:t>学校（盖章）</w:t>
            </w:r>
          </w:p>
        </w:tc>
      </w:tr>
    </w:tbl>
    <w:p w:rsidR="000733FE" w:rsidRPr="00B9375E" w:rsidRDefault="000733FE" w:rsidP="00BE3894">
      <w:pPr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可自行加页。</w:t>
      </w:r>
      <w:bookmarkStart w:id="0" w:name="_GoBack"/>
      <w:bookmarkEnd w:id="0"/>
    </w:p>
    <w:sectPr w:rsidR="000733FE" w:rsidRPr="00B9375E" w:rsidSect="00AC0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D0F"/>
    <w:rsid w:val="000733FE"/>
    <w:rsid w:val="001A4D0F"/>
    <w:rsid w:val="001E4CA7"/>
    <w:rsid w:val="0035540F"/>
    <w:rsid w:val="0047738E"/>
    <w:rsid w:val="004E6870"/>
    <w:rsid w:val="007824F6"/>
    <w:rsid w:val="007E19A0"/>
    <w:rsid w:val="00931745"/>
    <w:rsid w:val="00A32308"/>
    <w:rsid w:val="00A90AF5"/>
    <w:rsid w:val="00AC0EF7"/>
    <w:rsid w:val="00B9375E"/>
    <w:rsid w:val="00BE3894"/>
    <w:rsid w:val="00CC781F"/>
    <w:rsid w:val="00D74D3D"/>
    <w:rsid w:val="00DB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F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389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47</Words>
  <Characters>269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6</cp:revision>
  <dcterms:created xsi:type="dcterms:W3CDTF">2017-05-07T15:59:00Z</dcterms:created>
  <dcterms:modified xsi:type="dcterms:W3CDTF">2017-05-08T00:29:00Z</dcterms:modified>
</cp:coreProperties>
</file>