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38" w:rsidRPr="00FA5A6A" w:rsidRDefault="008F6838" w:rsidP="006E5425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</w:t>
      </w:r>
      <w:r>
        <w:rPr>
          <w:rFonts w:ascii="黑体" w:eastAsia="黑体" w:hAnsi="黑体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：</w:t>
      </w:r>
    </w:p>
    <w:p w:rsidR="008F6838" w:rsidRDefault="008F6838" w:rsidP="00BE3894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滨州学院校级品牌专业（群）专业负责人推荐表</w:t>
      </w:r>
    </w:p>
    <w:p w:rsidR="008F6838" w:rsidRDefault="008F6838" w:rsidP="00BE3894">
      <w:pPr>
        <w:jc w:val="left"/>
        <w:rPr>
          <w:rFonts w:ascii="宋体"/>
          <w:sz w:val="24"/>
          <w:szCs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0"/>
        <w:gridCol w:w="2130"/>
        <w:gridCol w:w="2131"/>
        <w:gridCol w:w="2131"/>
      </w:tblGrid>
      <w:tr w:rsidR="008F6838" w:rsidRPr="004528DB" w:rsidTr="004528DB">
        <w:trPr>
          <w:trHeight w:hRule="exact" w:val="567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申报专业（群）</w:t>
            </w:r>
          </w:p>
        </w:tc>
        <w:tc>
          <w:tcPr>
            <w:tcW w:w="6392" w:type="dxa"/>
            <w:gridSpan w:val="3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F6838" w:rsidRPr="004528DB" w:rsidTr="004528DB">
        <w:trPr>
          <w:trHeight w:hRule="exact" w:val="567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年龄（周岁）</w:t>
            </w:r>
          </w:p>
        </w:tc>
        <w:tc>
          <w:tcPr>
            <w:tcW w:w="2131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F6838" w:rsidRPr="004528DB" w:rsidTr="004528DB">
        <w:trPr>
          <w:trHeight w:hRule="exact" w:val="567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职称</w:t>
            </w:r>
            <w:r w:rsidRPr="004528DB">
              <w:rPr>
                <w:rFonts w:ascii="宋体" w:hAnsi="宋体"/>
                <w:sz w:val="24"/>
                <w:szCs w:val="24"/>
              </w:rPr>
              <w:t>/</w:t>
            </w:r>
            <w:r w:rsidRPr="004528DB">
              <w:rPr>
                <w:rFonts w:ascii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学历</w:t>
            </w:r>
            <w:r w:rsidRPr="004528DB">
              <w:rPr>
                <w:rFonts w:ascii="宋体" w:hAnsi="宋体"/>
                <w:sz w:val="24"/>
                <w:szCs w:val="24"/>
              </w:rPr>
              <w:t>/</w:t>
            </w:r>
            <w:r w:rsidRPr="004528DB">
              <w:rPr>
                <w:rFonts w:ascii="宋体" w:hAnsi="宋体" w:hint="eastAsia"/>
                <w:sz w:val="24"/>
                <w:szCs w:val="24"/>
              </w:rPr>
              <w:t>学位</w:t>
            </w:r>
          </w:p>
        </w:tc>
        <w:tc>
          <w:tcPr>
            <w:tcW w:w="2131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F6838" w:rsidRPr="004528DB" w:rsidTr="004528DB">
        <w:trPr>
          <w:trHeight w:hRule="exact" w:val="567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所在院系</w:t>
            </w:r>
          </w:p>
        </w:tc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所在教研室</w:t>
            </w:r>
          </w:p>
        </w:tc>
        <w:tc>
          <w:tcPr>
            <w:tcW w:w="2131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F6838" w:rsidRPr="004528DB" w:rsidTr="004528DB">
        <w:trPr>
          <w:trHeight w:hRule="exact" w:val="567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本科专业</w:t>
            </w:r>
          </w:p>
          <w:p w:rsidR="008F6838" w:rsidRPr="004528DB" w:rsidRDefault="008F6838" w:rsidP="004528DB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及毕业学校</w:t>
            </w:r>
          </w:p>
        </w:tc>
        <w:tc>
          <w:tcPr>
            <w:tcW w:w="6392" w:type="dxa"/>
            <w:gridSpan w:val="3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F6838" w:rsidRPr="004528DB" w:rsidTr="004528DB">
        <w:trPr>
          <w:trHeight w:hRule="exact" w:val="567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硕士专业（方向）</w:t>
            </w:r>
          </w:p>
          <w:p w:rsidR="008F6838" w:rsidRPr="004528DB" w:rsidRDefault="008F6838" w:rsidP="004528DB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及毕业学校</w:t>
            </w:r>
          </w:p>
        </w:tc>
        <w:tc>
          <w:tcPr>
            <w:tcW w:w="6392" w:type="dxa"/>
            <w:gridSpan w:val="3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F6838" w:rsidRPr="004528DB" w:rsidTr="004528DB">
        <w:trPr>
          <w:trHeight w:hRule="exact" w:val="567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博士专业（方向）</w:t>
            </w:r>
          </w:p>
          <w:p w:rsidR="008F6838" w:rsidRPr="004528DB" w:rsidRDefault="008F6838" w:rsidP="004528DB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及毕业学校</w:t>
            </w:r>
          </w:p>
        </w:tc>
        <w:tc>
          <w:tcPr>
            <w:tcW w:w="6392" w:type="dxa"/>
            <w:gridSpan w:val="3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F6838" w:rsidRPr="004528DB" w:rsidTr="004528DB">
        <w:trPr>
          <w:trHeight w:hRule="exact" w:val="3751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近五年从事教学</w:t>
            </w: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及教学管理情况</w:t>
            </w:r>
          </w:p>
        </w:tc>
        <w:tc>
          <w:tcPr>
            <w:tcW w:w="6392" w:type="dxa"/>
            <w:gridSpan w:val="3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F6838" w:rsidRPr="004528DB" w:rsidTr="006E5425">
        <w:trPr>
          <w:trHeight w:hRule="exact" w:val="4527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近五年从事教研、科研工作情况</w:t>
            </w:r>
          </w:p>
        </w:tc>
        <w:tc>
          <w:tcPr>
            <w:tcW w:w="6392" w:type="dxa"/>
            <w:gridSpan w:val="3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8F6838" w:rsidRDefault="008F6838" w:rsidP="00BE3894">
      <w:pPr>
        <w:jc w:val="left"/>
        <w:rPr>
          <w:rFonts w:ascii="宋体"/>
          <w:sz w:val="24"/>
          <w:szCs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0"/>
        <w:gridCol w:w="6392"/>
      </w:tblGrid>
      <w:tr w:rsidR="008F6838" w:rsidRPr="004528DB" w:rsidTr="004528DB">
        <w:trPr>
          <w:trHeight w:val="5235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26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个人自荐说明</w:t>
            </w:r>
          </w:p>
        </w:tc>
        <w:tc>
          <w:tcPr>
            <w:tcW w:w="6392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本人签名：</w:t>
            </w:r>
          </w:p>
        </w:tc>
      </w:tr>
      <w:tr w:rsidR="008F6838" w:rsidRPr="004528DB" w:rsidTr="004528DB">
        <w:trPr>
          <w:trHeight w:hRule="exact" w:val="3699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院系推荐意见</w:t>
            </w:r>
          </w:p>
        </w:tc>
        <w:tc>
          <w:tcPr>
            <w:tcW w:w="6392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负责人签字：</w:t>
            </w:r>
            <w:r w:rsidRPr="004528DB">
              <w:rPr>
                <w:rFonts w:ascii="宋体" w:hAnsi="宋体"/>
                <w:sz w:val="24"/>
                <w:szCs w:val="24"/>
              </w:rPr>
              <w:t xml:space="preserve">         </w:t>
            </w:r>
            <w:r w:rsidRPr="004528DB">
              <w:rPr>
                <w:rFonts w:ascii="宋体" w:hAnsi="宋体" w:hint="eastAsia"/>
                <w:sz w:val="24"/>
                <w:szCs w:val="24"/>
              </w:rPr>
              <w:t>院系（盖章）</w:t>
            </w:r>
          </w:p>
        </w:tc>
      </w:tr>
      <w:tr w:rsidR="008F6838" w:rsidRPr="004528DB" w:rsidTr="004528DB">
        <w:trPr>
          <w:trHeight w:hRule="exact" w:val="4532"/>
        </w:trPr>
        <w:tc>
          <w:tcPr>
            <w:tcW w:w="2130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学校审核意见</w:t>
            </w:r>
          </w:p>
        </w:tc>
        <w:tc>
          <w:tcPr>
            <w:tcW w:w="6392" w:type="dxa"/>
            <w:vAlign w:val="center"/>
          </w:tcPr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8F6838" w:rsidRPr="004528DB" w:rsidRDefault="008F6838" w:rsidP="004528DB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4528DB">
              <w:rPr>
                <w:rFonts w:ascii="宋体" w:hAnsi="宋体" w:hint="eastAsia"/>
                <w:sz w:val="24"/>
                <w:szCs w:val="24"/>
              </w:rPr>
              <w:t>负责人签字：</w:t>
            </w:r>
            <w:r w:rsidRPr="004528DB">
              <w:rPr>
                <w:rFonts w:ascii="宋体" w:hAnsi="宋体"/>
                <w:sz w:val="24"/>
                <w:szCs w:val="24"/>
              </w:rPr>
              <w:t xml:space="preserve">       </w:t>
            </w:r>
            <w:r w:rsidRPr="004528DB">
              <w:rPr>
                <w:rFonts w:ascii="宋体" w:hAnsi="宋体" w:hint="eastAsia"/>
                <w:sz w:val="24"/>
                <w:szCs w:val="24"/>
              </w:rPr>
              <w:t>学校（盖章）</w:t>
            </w:r>
          </w:p>
        </w:tc>
      </w:tr>
    </w:tbl>
    <w:p w:rsidR="008F6838" w:rsidRPr="00B9375E" w:rsidRDefault="008F6838" w:rsidP="00BE3894">
      <w:pPr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可自行加页。</w:t>
      </w:r>
      <w:bookmarkStart w:id="0" w:name="_GoBack"/>
      <w:bookmarkEnd w:id="0"/>
    </w:p>
    <w:sectPr w:rsidR="008F6838" w:rsidRPr="00B9375E" w:rsidSect="001213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D0F"/>
    <w:rsid w:val="000744EF"/>
    <w:rsid w:val="001213BC"/>
    <w:rsid w:val="001A4D0F"/>
    <w:rsid w:val="001E4CA7"/>
    <w:rsid w:val="004528DB"/>
    <w:rsid w:val="005D0E45"/>
    <w:rsid w:val="006E5425"/>
    <w:rsid w:val="008D2B9C"/>
    <w:rsid w:val="008E78A4"/>
    <w:rsid w:val="008E7B88"/>
    <w:rsid w:val="008F6838"/>
    <w:rsid w:val="009D3D45"/>
    <w:rsid w:val="00B9375E"/>
    <w:rsid w:val="00BE3894"/>
    <w:rsid w:val="00D74D3D"/>
    <w:rsid w:val="00EE0B14"/>
    <w:rsid w:val="00FA5A6A"/>
    <w:rsid w:val="00FB0B92"/>
    <w:rsid w:val="00FB6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B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E389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40</Words>
  <Characters>232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6</cp:revision>
  <cp:lastPrinted>2017-05-08T00:08:00Z</cp:lastPrinted>
  <dcterms:created xsi:type="dcterms:W3CDTF">2017-05-07T15:38:00Z</dcterms:created>
  <dcterms:modified xsi:type="dcterms:W3CDTF">2017-05-08T00:28:00Z</dcterms:modified>
</cp:coreProperties>
</file>